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83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平顶山市嘉韬科技有限公司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单位名称：平顶山市嘉韬科技有限公司</w:t>
      </w:r>
    </w:p>
    <w:p w14:paraId="75441FAD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基本情况：嘉韬科技成立于2020年4月，注册资本3000万元，注册在平顶山市宝丰县豫宝物流园，是一家专注于网络货运业务及智慧物流平台研发的科技型企业。</w:t>
      </w:r>
    </w:p>
    <w:p w14:paraId="14374394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单位性质：有限公司</w:t>
      </w:r>
      <w:r>
        <w:rPr>
          <w:rFonts w:ascii="华文中宋" w:hAnsi="华文中宋" w:eastAsia="华文中宋"/>
          <w:sz w:val="28"/>
          <w:szCs w:val="28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</w:rPr>
        <w:t xml:space="preserve">  </w:t>
      </w:r>
    </w:p>
    <w:p w14:paraId="74736B75">
      <w:pPr>
        <w:spacing w:line="600" w:lineRule="exact"/>
        <w:jc w:val="left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所属行业：网络货运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智慧物流</w:t>
      </w:r>
    </w:p>
    <w:p w14:paraId="7C4E2020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</w:rPr>
        <w:t>秦阳阳</w:t>
      </w:r>
    </w:p>
    <w:p w14:paraId="7E49ADF7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联系电话：17637473717</w:t>
      </w:r>
    </w:p>
    <w:p w14:paraId="65ED2C47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>pdssjtkj@163.com</w:t>
      </w:r>
    </w:p>
    <w:p w14:paraId="036860DD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69E602D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建材销售岗   招聘人数：3 -5人  </w:t>
      </w:r>
    </w:p>
    <w:p w14:paraId="0D797EBE">
      <w:pPr>
        <w:pStyle w:val="4"/>
        <w:spacing w:line="600" w:lineRule="exact"/>
        <w:ind w:left="0" w:leftChars="0" w:firstLine="0" w:firstLineChars="0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岗位条件：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1、</w:t>
      </w:r>
      <w:r>
        <w:rPr>
          <w:rFonts w:ascii="华文中宋" w:hAnsi="华文中宋" w:eastAsia="华文中宋"/>
          <w:sz w:val="28"/>
          <w:szCs w:val="28"/>
        </w:rPr>
        <w:t>专科及以上学历，从事建材贸易、零售和快消品销售领域工作经验者优先考虑；</w:t>
      </w:r>
    </w:p>
    <w:p w14:paraId="0680C714">
      <w:pPr>
        <w:pStyle w:val="4"/>
        <w:numPr>
          <w:numId w:val="0"/>
        </w:num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2、</w:t>
      </w:r>
      <w:r>
        <w:rPr>
          <w:rFonts w:ascii="华文中宋" w:hAnsi="华文中宋" w:eastAsia="华文中宋"/>
          <w:sz w:val="28"/>
          <w:szCs w:val="28"/>
        </w:rPr>
        <w:t>熟悉相关行业客户市场，有较强的新客户开发和业务创新能力；</w:t>
      </w:r>
    </w:p>
    <w:p w14:paraId="17F8A255">
      <w:pPr>
        <w:pStyle w:val="4"/>
        <w:numPr>
          <w:numId w:val="0"/>
        </w:num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</w:t>
      </w:r>
      <w:r>
        <w:rPr>
          <w:rFonts w:ascii="华文中宋" w:hAnsi="华文中宋" w:eastAsia="华文中宋"/>
          <w:sz w:val="28"/>
          <w:szCs w:val="28"/>
        </w:rPr>
        <w:t>工作态度端正，学习能力强，责任心强，具备团队协作意识</w:t>
      </w:r>
      <w:r>
        <w:rPr>
          <w:rFonts w:hint="eastAsia" w:ascii="华文中宋" w:hAnsi="华文中宋" w:eastAsia="华文中宋"/>
          <w:sz w:val="28"/>
          <w:szCs w:val="28"/>
        </w:rPr>
        <w:t>；</w:t>
      </w:r>
    </w:p>
    <w:p w14:paraId="4E04D278">
      <w:pPr>
        <w:pStyle w:val="4"/>
        <w:numPr>
          <w:numId w:val="0"/>
        </w:num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</w:t>
      </w:r>
      <w:r>
        <w:rPr>
          <w:rFonts w:ascii="华文中宋" w:hAnsi="华文中宋" w:eastAsia="华文中宋"/>
          <w:sz w:val="28"/>
          <w:szCs w:val="28"/>
        </w:rPr>
        <w:t>思维清晰，具有较强的文字和语言表达能力，抗压能力强。</w:t>
      </w:r>
      <w:r>
        <w:rPr>
          <w:rFonts w:hint="eastAsia" w:ascii="华文中宋" w:hAnsi="华文中宋" w:eastAsia="华文中宋"/>
          <w:sz w:val="28"/>
          <w:szCs w:val="28"/>
        </w:rPr>
        <w:t xml:space="preserve">                   </w:t>
      </w:r>
    </w:p>
    <w:p w14:paraId="41E8976A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薪资待遇：基础工资3-5k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月薪</w:t>
      </w:r>
      <w:bookmarkStart w:id="0" w:name="_GoBack"/>
      <w:bookmarkEnd w:id="0"/>
    </w:p>
    <w:p w14:paraId="0BB64BC8"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相关福利：公司提供食宿，带薪年假，年终奖，绩效奖，优秀员工奖，缴纳社保。</w:t>
      </w:r>
    </w:p>
    <w:p w14:paraId="05FA1B3C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宝丰县、平顶山市区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                         </w:t>
      </w:r>
    </w:p>
    <w:p w14:paraId="639B36D1"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115402"/>
    <w:rsid w:val="009410B0"/>
    <w:rsid w:val="00A746C5"/>
    <w:rsid w:val="00B14EF9"/>
    <w:rsid w:val="081C48F0"/>
    <w:rsid w:val="0E9709E4"/>
    <w:rsid w:val="1959028A"/>
    <w:rsid w:val="19F73A90"/>
    <w:rsid w:val="1D953EFE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5DF57B5"/>
    <w:rsid w:val="58DB6CD4"/>
    <w:rsid w:val="5E7B6072"/>
    <w:rsid w:val="67137642"/>
    <w:rsid w:val="694C29AA"/>
    <w:rsid w:val="6B7C6AEA"/>
    <w:rsid w:val="6D066BB0"/>
    <w:rsid w:val="6D535020"/>
    <w:rsid w:val="6E8D1AC5"/>
    <w:rsid w:val="7146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367</Words>
  <Characters>402</Characters>
  <Lines>32</Lines>
  <Paragraphs>46</Paragraphs>
  <TotalTime>1</TotalTime>
  <ScaleCrop>false</ScaleCrop>
  <LinksUpToDate>false</LinksUpToDate>
  <CharactersWithSpaces>481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2026-01-23T04:34:16Z</dcterms:modified>
  <dc:title>平顶山市用工需求信息表（方正小标宋简体）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